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0E82E3AD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81837843"/>
      <w:r>
        <w:t xml:space="preserve">Bijlage </w:t>
      </w:r>
      <w:r w:rsidR="00DF664E">
        <w:t>3</w:t>
      </w:r>
      <w:r>
        <w:t>: M</w:t>
      </w:r>
      <w:bookmarkStart w:id="2" w:name="_GoBack"/>
      <w:bookmarkEnd w:id="2"/>
      <w:r>
        <w:t>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596F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C8DC8" w16cex:dateUtc="2021-09-03T10:04:00Z"/>
  <w16cex:commentExtensible w16cex:durableId="24DC91C2" w16cex:dateUtc="2021-09-03T10:21:00Z"/>
  <w16cex:commentExtensible w16cex:durableId="24DC9273" w16cex:dateUtc="2021-09-03T10:24:00Z"/>
  <w16cex:commentExtensible w16cex:durableId="24DC9334" w16cex:dateUtc="2021-09-03T10:27:00Z"/>
  <w16cex:commentExtensible w16cex:durableId="24DC92B6" w16cex:dateUtc="2021-09-03T10:25:00Z"/>
  <w16cex:commentExtensible w16cex:durableId="24DC936E" w16cex:dateUtc="2021-09-03T10:28:00Z"/>
  <w16cex:commentExtensible w16cex:durableId="24DC93E2" w16cex:dateUtc="2021-09-03T10:30:00Z"/>
  <w16cex:commentExtensible w16cex:durableId="24DC944C" w16cex:dateUtc="2021-09-03T10:32:00Z"/>
  <w16cex:commentExtensible w16cex:durableId="24DC949F" w16cex:dateUtc="2021-09-03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4455EB" w16cid:durableId="24DC8893"/>
  <w16cid:commentId w16cid:paraId="74F47EB2" w16cid:durableId="24DC8894"/>
  <w16cid:commentId w16cid:paraId="0F130693" w16cid:durableId="24901920"/>
  <w16cid:commentId w16cid:paraId="1B4E5856" w16cid:durableId="24DC8DC8"/>
  <w16cid:commentId w16cid:paraId="01F2C31A" w16cid:durableId="24DC8896"/>
  <w16cid:commentId w16cid:paraId="3178DA39" w16cid:durableId="24DC91C2"/>
  <w16cid:commentId w16cid:paraId="480AEB76" w16cid:durableId="24DC9273"/>
  <w16cid:commentId w16cid:paraId="2BE00747" w16cid:durableId="24DC9334"/>
  <w16cid:commentId w16cid:paraId="0913F31B" w16cid:durableId="24DC92B6"/>
  <w16cid:commentId w16cid:paraId="61DD030F" w16cid:durableId="24DC936E"/>
  <w16cid:commentId w16cid:paraId="150733F9" w16cid:durableId="24DC93E2"/>
  <w16cid:commentId w16cid:paraId="6B8F1333" w16cid:durableId="24DC8897"/>
  <w16cid:commentId w16cid:paraId="4DE0A55B" w16cid:durableId="24DC944C"/>
  <w16cid:commentId w16cid:paraId="481A1086" w16cid:durableId="24DC949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7F6B2" w14:textId="77777777" w:rsidR="00CB2D62" w:rsidRDefault="00CB2D62">
      <w:r>
        <w:separator/>
      </w:r>
    </w:p>
  </w:endnote>
  <w:endnote w:type="continuationSeparator" w:id="0">
    <w:p w14:paraId="6C5C38C7" w14:textId="77777777" w:rsidR="00CB2D62" w:rsidRDefault="00CB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CC85" w14:textId="77777777" w:rsidR="000D5D15" w:rsidRDefault="000D5D1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CB2D62" w:rsidRDefault="00CB2D62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01E01EFA" w:rsidR="00CB2D62" w:rsidRPr="0023238C" w:rsidRDefault="00CB2D62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25D6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01E01EFA" w:rsidR="00CB2D62" w:rsidRPr="0023238C" w:rsidRDefault="00CB2D62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25D6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CB2D62" w:rsidRDefault="00CB2D62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3EFBAD2C" w:rsidR="00CB2D62" w:rsidRPr="0023238C" w:rsidRDefault="00CB2D62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25D6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3EFBAD2C" w:rsidR="00CB2D62" w:rsidRPr="0023238C" w:rsidRDefault="00CB2D62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25D6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9BA88" w14:textId="77777777" w:rsidR="00CB2D62" w:rsidRDefault="00CB2D62">
      <w:r>
        <w:separator/>
      </w:r>
    </w:p>
  </w:footnote>
  <w:footnote w:type="continuationSeparator" w:id="0">
    <w:p w14:paraId="32247C64" w14:textId="77777777" w:rsidR="00CB2D62" w:rsidRDefault="00CB2D62">
      <w:r>
        <w:continuationSeparator/>
      </w:r>
    </w:p>
  </w:footnote>
  <w:footnote w:id="1">
    <w:p w14:paraId="07231CA2" w14:textId="77777777" w:rsidR="00CB2D62" w:rsidRPr="008B565C" w:rsidRDefault="00CB2D62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33E" w14:textId="77777777" w:rsidR="000D5D15" w:rsidRDefault="000D5D1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CB2D62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CB2D62" w:rsidRPr="00415DC8" w:rsidRDefault="00CB2D62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77926BD3" w:rsidR="00CB2D62" w:rsidRPr="00BE6E41" w:rsidRDefault="00CB2D62" w:rsidP="000D5D15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CB2D62" w:rsidRPr="00415DC8" w:rsidRDefault="00CB2D62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CB2D62" w:rsidRPr="00415DC8" w:rsidRDefault="00CB2D62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CB2D62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CB2D62" w:rsidRPr="000F6A0D" w:rsidRDefault="00CB2D62" w:rsidP="003402F9"/>
      </w:tc>
      <w:tc>
        <w:tcPr>
          <w:tcW w:w="2868" w:type="dxa"/>
          <w:shd w:val="clear" w:color="auto" w:fill="auto"/>
        </w:tcPr>
        <w:p w14:paraId="791FE7B3" w14:textId="6A86E3D2" w:rsidR="00CB2D62" w:rsidRPr="002A1984" w:rsidRDefault="00CB2D62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2A9F260F" w:rsidR="00CB2D62" w:rsidRPr="002A1984" w:rsidRDefault="004339ED" w:rsidP="003402F9">
          <w:fldSimple w:instr=" DOCPROPERTY  Title  \* MERGEFORMAT ">
            <w:r w:rsidR="00025D6D">
              <w:t>SZN1901R010</w:t>
            </w:r>
          </w:fldSimple>
        </w:p>
      </w:tc>
      <w:tc>
        <w:tcPr>
          <w:tcW w:w="2622" w:type="dxa"/>
        </w:tcPr>
        <w:p w14:paraId="63B8A0B2" w14:textId="291B39FD" w:rsidR="00CB2D62" w:rsidRPr="00AB57AB" w:rsidRDefault="00CB2D62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F0210">
            <w:rPr>
              <w:noProof/>
            </w:rPr>
            <w:t>5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1F0210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</w:tr>
    <w:tr w:rsidR="00CB2D62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CB2D62" w:rsidRPr="00415DC8" w:rsidRDefault="00CB2D62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CB2D62" w:rsidRPr="00415DC8" w:rsidRDefault="00CB2D62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CB2D62" w:rsidRPr="00415DC8" w:rsidRDefault="00CB2D62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CB2D62" w:rsidRPr="00415DC8" w:rsidRDefault="00CB2D62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CB2D62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CB2D62" w:rsidRPr="00415DC8" w:rsidRDefault="00CB2D62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CB2D62" w:rsidRPr="00415DC8" w:rsidRDefault="00CB2D62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6FEB295C" w:rsidR="00CB2D62" w:rsidRDefault="00CB2D62" w:rsidP="007702D7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025D6D">
            <w:t>06-09-2021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CB2D62" w:rsidRPr="00415DC8" w:rsidRDefault="00CB2D62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CB2D62" w:rsidRPr="0018200E" w:rsidRDefault="00CB2D62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CB2D62" w:rsidRDefault="00CB2D62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B5E"/>
    <w:multiLevelType w:val="hybridMultilevel"/>
    <w:tmpl w:val="273A5680"/>
    <w:lvl w:ilvl="0" w:tplc="888CD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A5FAA"/>
    <w:multiLevelType w:val="hybridMultilevel"/>
    <w:tmpl w:val="8EE0BF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" w15:restartNumberingAfterBreak="0">
    <w:nsid w:val="085B4172"/>
    <w:multiLevelType w:val="multilevel"/>
    <w:tmpl w:val="5F26AA94"/>
    <w:numStyleLink w:val="ZRIOpsommingstekens"/>
  </w:abstractNum>
  <w:abstractNum w:abstractNumId="4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54DB8"/>
    <w:multiLevelType w:val="hybridMultilevel"/>
    <w:tmpl w:val="9D52D8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4572C"/>
    <w:multiLevelType w:val="hybridMultilevel"/>
    <w:tmpl w:val="E41ED00C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8E014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1E025D82"/>
    <w:multiLevelType w:val="hybridMultilevel"/>
    <w:tmpl w:val="35A438C4"/>
    <w:lvl w:ilvl="0" w:tplc="1D0E03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4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21B14814"/>
    <w:multiLevelType w:val="hybridMultilevel"/>
    <w:tmpl w:val="9AC2AD12"/>
    <w:lvl w:ilvl="0" w:tplc="0413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2D1F0F"/>
    <w:multiLevelType w:val="multilevel"/>
    <w:tmpl w:val="5F26AA94"/>
    <w:numStyleLink w:val="ZRIOpsommingstekens"/>
  </w:abstractNum>
  <w:abstractNum w:abstractNumId="17" w15:restartNumberingAfterBreak="0">
    <w:nsid w:val="2CAF6B3B"/>
    <w:multiLevelType w:val="multilevel"/>
    <w:tmpl w:val="5F26AA94"/>
    <w:numStyleLink w:val="ZRIOpsommingstekens"/>
  </w:abstractNum>
  <w:abstractNum w:abstractNumId="18" w15:restartNumberingAfterBreak="0">
    <w:nsid w:val="2E083185"/>
    <w:multiLevelType w:val="multilevel"/>
    <w:tmpl w:val="5F26AA94"/>
    <w:numStyleLink w:val="ZRIOpsommingstekens"/>
  </w:abstractNum>
  <w:abstractNum w:abstractNumId="19" w15:restartNumberingAfterBreak="0">
    <w:nsid w:val="36D71852"/>
    <w:multiLevelType w:val="multilevel"/>
    <w:tmpl w:val="5F26AA94"/>
    <w:numStyleLink w:val="ZRIOpsommingstekens"/>
  </w:abstractNum>
  <w:abstractNum w:abstractNumId="20" w15:restartNumberingAfterBreak="0">
    <w:nsid w:val="3F571DDD"/>
    <w:multiLevelType w:val="multilevel"/>
    <w:tmpl w:val="5F26AA94"/>
    <w:numStyleLink w:val="ZRIOpsommingstekens"/>
  </w:abstractNum>
  <w:abstractNum w:abstractNumId="21" w15:restartNumberingAfterBreak="0">
    <w:nsid w:val="4A5C7232"/>
    <w:multiLevelType w:val="multilevel"/>
    <w:tmpl w:val="5F26AA94"/>
    <w:numStyleLink w:val="ZRIOpsommingstekens"/>
  </w:abstractNum>
  <w:abstractNum w:abstractNumId="22" w15:restartNumberingAfterBreak="0">
    <w:nsid w:val="4C412703"/>
    <w:multiLevelType w:val="multilevel"/>
    <w:tmpl w:val="5F26AA94"/>
    <w:numStyleLink w:val="ZRIOpsommingstekens"/>
  </w:abstractNum>
  <w:abstractNum w:abstractNumId="23" w15:restartNumberingAfterBreak="0">
    <w:nsid w:val="56C2299F"/>
    <w:multiLevelType w:val="hybridMultilevel"/>
    <w:tmpl w:val="C3F8919C"/>
    <w:lvl w:ilvl="0" w:tplc="2A44E0D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42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C1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9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8A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46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E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8A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34529C2"/>
    <w:multiLevelType w:val="hybridMultilevel"/>
    <w:tmpl w:val="5EAC8606"/>
    <w:lvl w:ilvl="0" w:tplc="888CD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0" w15:restartNumberingAfterBreak="0">
    <w:nsid w:val="6F293D25"/>
    <w:multiLevelType w:val="multilevel"/>
    <w:tmpl w:val="5F26AA94"/>
    <w:numStyleLink w:val="ZRIOpsommingstekens"/>
  </w:abstractNum>
  <w:abstractNum w:abstractNumId="31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2" w15:restartNumberingAfterBreak="0">
    <w:nsid w:val="71273660"/>
    <w:multiLevelType w:val="multilevel"/>
    <w:tmpl w:val="5F26AA94"/>
    <w:numStyleLink w:val="ZRIOpsommingstekens"/>
  </w:abstractNum>
  <w:abstractNum w:abstractNumId="33" w15:restartNumberingAfterBreak="0">
    <w:nsid w:val="7AA2594D"/>
    <w:multiLevelType w:val="multilevel"/>
    <w:tmpl w:val="5F26AA94"/>
    <w:numStyleLink w:val="ZRIOpsommingstekens"/>
  </w:abstractNum>
  <w:abstractNum w:abstractNumId="34" w15:restartNumberingAfterBreak="0">
    <w:nsid w:val="7BBE07FE"/>
    <w:multiLevelType w:val="hybridMultilevel"/>
    <w:tmpl w:val="9AC2AD12"/>
    <w:lvl w:ilvl="0" w:tplc="0413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243270"/>
    <w:multiLevelType w:val="multilevel"/>
    <w:tmpl w:val="5F26AA94"/>
    <w:numStyleLink w:val="ZRIOpsommingstekens"/>
  </w:abstractNum>
  <w:abstractNum w:abstractNumId="36" w15:restartNumberingAfterBreak="0">
    <w:nsid w:val="7CFB0D62"/>
    <w:multiLevelType w:val="multilevel"/>
    <w:tmpl w:val="5F26AA94"/>
    <w:numStyleLink w:val="ZRIOpsommingstekens"/>
  </w:abstractNum>
  <w:abstractNum w:abstractNumId="3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8" w15:restartNumberingAfterBreak="0">
    <w:nsid w:val="7F885E54"/>
    <w:multiLevelType w:val="multilevel"/>
    <w:tmpl w:val="ECCAB0CE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13"/>
  </w:num>
  <w:num w:numId="6">
    <w:abstractNumId w:val="7"/>
  </w:num>
  <w:num w:numId="7">
    <w:abstractNumId w:val="7"/>
  </w:num>
  <w:num w:numId="8">
    <w:abstractNumId w:val="7"/>
  </w:num>
  <w:num w:numId="9">
    <w:abstractNumId w:val="13"/>
  </w:num>
  <w:num w:numId="10">
    <w:abstractNumId w:val="7"/>
  </w:num>
  <w:num w:numId="11">
    <w:abstractNumId w:val="7"/>
  </w:num>
  <w:num w:numId="12">
    <w:abstractNumId w:val="7"/>
  </w:num>
  <w:num w:numId="13">
    <w:abstractNumId w:val="13"/>
  </w:num>
  <w:num w:numId="14">
    <w:abstractNumId w:val="13"/>
  </w:num>
  <w:num w:numId="15">
    <w:abstractNumId w:val="27"/>
  </w:num>
  <w:num w:numId="16">
    <w:abstractNumId w:val="23"/>
  </w:num>
  <w:num w:numId="17">
    <w:abstractNumId w:val="4"/>
  </w:num>
  <w:num w:numId="18">
    <w:abstractNumId w:val="24"/>
  </w:num>
  <w:num w:numId="19">
    <w:abstractNumId w:val="34"/>
  </w:num>
  <w:num w:numId="20">
    <w:abstractNumId w:val="30"/>
  </w:num>
  <w:num w:numId="21">
    <w:abstractNumId w:val="3"/>
  </w:num>
  <w:num w:numId="22">
    <w:abstractNumId w:val="18"/>
  </w:num>
  <w:num w:numId="23">
    <w:abstractNumId w:val="9"/>
  </w:num>
  <w:num w:numId="24">
    <w:abstractNumId w:val="14"/>
  </w:num>
  <w:num w:numId="25">
    <w:abstractNumId w:val="31"/>
  </w:num>
  <w:num w:numId="26">
    <w:abstractNumId w:val="12"/>
  </w:num>
  <w:num w:numId="27">
    <w:abstractNumId w:val="25"/>
  </w:num>
  <w:num w:numId="28">
    <w:abstractNumId w:val="28"/>
  </w:num>
  <w:num w:numId="29">
    <w:abstractNumId w:val="29"/>
  </w:num>
  <w:num w:numId="30">
    <w:abstractNumId w:val="21"/>
  </w:num>
  <w:num w:numId="31">
    <w:abstractNumId w:val="10"/>
  </w:num>
  <w:num w:numId="32">
    <w:abstractNumId w:val="17"/>
  </w:num>
  <w:num w:numId="33">
    <w:abstractNumId w:val="33"/>
  </w:num>
  <w:num w:numId="34">
    <w:abstractNumId w:val="22"/>
  </w:num>
  <w:num w:numId="35">
    <w:abstractNumId w:val="35"/>
  </w:num>
  <w:num w:numId="36">
    <w:abstractNumId w:val="32"/>
  </w:num>
  <w:num w:numId="37">
    <w:abstractNumId w:val="16"/>
  </w:num>
  <w:num w:numId="38">
    <w:abstractNumId w:val="36"/>
  </w:num>
  <w:num w:numId="39">
    <w:abstractNumId w:val="19"/>
  </w:num>
  <w:num w:numId="40">
    <w:abstractNumId w:val="37"/>
  </w:num>
  <w:num w:numId="41">
    <w:abstractNumId w:val="2"/>
  </w:num>
  <w:num w:numId="42">
    <w:abstractNumId w:val="8"/>
  </w:num>
  <w:num w:numId="43">
    <w:abstractNumId w:val="5"/>
  </w:num>
  <w:num w:numId="44">
    <w:abstractNumId w:val="26"/>
  </w:num>
  <w:num w:numId="45">
    <w:abstractNumId w:val="38"/>
  </w:num>
  <w:num w:numId="46">
    <w:abstractNumId w:val="6"/>
  </w:num>
  <w:num w:numId="47">
    <w:abstractNumId w:val="15"/>
  </w:num>
  <w:num w:numId="48">
    <w:abstractNumId w:val="11"/>
  </w:num>
  <w:num w:numId="49">
    <w:abstractNumId w:val="1"/>
  </w:num>
  <w:num w:numId="50">
    <w:abstractNumId w:val="0"/>
  </w:num>
  <w:num w:numId="51">
    <w:abstractNumId w:val="7"/>
    <w:lvlOverride w:ilvl="0">
      <w:startOverride w:val="3"/>
    </w:lvlOverride>
    <w:lvlOverride w:ilvl="1">
      <w:startOverride w:val="3"/>
    </w:lvlOverride>
    <w:lvlOverride w:ilvl="2">
      <w:startOverride w:val="4"/>
    </w:lvlOverride>
  </w:num>
  <w:num w:numId="52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1653A"/>
    <w:rsid w:val="000205D8"/>
    <w:rsid w:val="00021F86"/>
    <w:rsid w:val="00021FA4"/>
    <w:rsid w:val="00025999"/>
    <w:rsid w:val="00025D6D"/>
    <w:rsid w:val="000345BF"/>
    <w:rsid w:val="000445E9"/>
    <w:rsid w:val="00047D7D"/>
    <w:rsid w:val="00047F1D"/>
    <w:rsid w:val="00051C01"/>
    <w:rsid w:val="0005645A"/>
    <w:rsid w:val="00064FD4"/>
    <w:rsid w:val="0007059A"/>
    <w:rsid w:val="00075E42"/>
    <w:rsid w:val="00084FF1"/>
    <w:rsid w:val="00086863"/>
    <w:rsid w:val="000A08F9"/>
    <w:rsid w:val="000A19D8"/>
    <w:rsid w:val="000A6E47"/>
    <w:rsid w:val="000B1267"/>
    <w:rsid w:val="000B2120"/>
    <w:rsid w:val="000C4C48"/>
    <w:rsid w:val="000C583C"/>
    <w:rsid w:val="000D030E"/>
    <w:rsid w:val="000D30F4"/>
    <w:rsid w:val="000D5895"/>
    <w:rsid w:val="000D5D15"/>
    <w:rsid w:val="000E2232"/>
    <w:rsid w:val="000E456A"/>
    <w:rsid w:val="000E63DA"/>
    <w:rsid w:val="000F20D3"/>
    <w:rsid w:val="000F6A0D"/>
    <w:rsid w:val="000F6A44"/>
    <w:rsid w:val="00110EF3"/>
    <w:rsid w:val="00111FAB"/>
    <w:rsid w:val="0011565A"/>
    <w:rsid w:val="00115EC1"/>
    <w:rsid w:val="001250FB"/>
    <w:rsid w:val="001261B4"/>
    <w:rsid w:val="00132D43"/>
    <w:rsid w:val="00141DE3"/>
    <w:rsid w:val="00141EA7"/>
    <w:rsid w:val="0014577C"/>
    <w:rsid w:val="00147F70"/>
    <w:rsid w:val="00154F5C"/>
    <w:rsid w:val="001561FC"/>
    <w:rsid w:val="00162B6A"/>
    <w:rsid w:val="00173890"/>
    <w:rsid w:val="00174064"/>
    <w:rsid w:val="001818B3"/>
    <w:rsid w:val="0018200E"/>
    <w:rsid w:val="00182F35"/>
    <w:rsid w:val="00193C74"/>
    <w:rsid w:val="00194DDE"/>
    <w:rsid w:val="0019737B"/>
    <w:rsid w:val="001A130F"/>
    <w:rsid w:val="001A1E55"/>
    <w:rsid w:val="001A716C"/>
    <w:rsid w:val="001B1B59"/>
    <w:rsid w:val="001B2EB8"/>
    <w:rsid w:val="001B357F"/>
    <w:rsid w:val="001C0EBB"/>
    <w:rsid w:val="001C13B0"/>
    <w:rsid w:val="001C7986"/>
    <w:rsid w:val="001D3F19"/>
    <w:rsid w:val="001D6842"/>
    <w:rsid w:val="001E4F16"/>
    <w:rsid w:val="001F0210"/>
    <w:rsid w:val="001F77D1"/>
    <w:rsid w:val="00213DBA"/>
    <w:rsid w:val="00217471"/>
    <w:rsid w:val="00222A3E"/>
    <w:rsid w:val="00224DEE"/>
    <w:rsid w:val="0023238C"/>
    <w:rsid w:val="002338FB"/>
    <w:rsid w:val="00237E41"/>
    <w:rsid w:val="002412B7"/>
    <w:rsid w:val="00244EEF"/>
    <w:rsid w:val="00246A9E"/>
    <w:rsid w:val="0026094D"/>
    <w:rsid w:val="00281EF6"/>
    <w:rsid w:val="002833EB"/>
    <w:rsid w:val="00292BEA"/>
    <w:rsid w:val="00295D5B"/>
    <w:rsid w:val="002976AB"/>
    <w:rsid w:val="002A13D1"/>
    <w:rsid w:val="002A347B"/>
    <w:rsid w:val="002A67AC"/>
    <w:rsid w:val="002B2976"/>
    <w:rsid w:val="002C05F1"/>
    <w:rsid w:val="002C332F"/>
    <w:rsid w:val="002C368E"/>
    <w:rsid w:val="002D2503"/>
    <w:rsid w:val="002E6D3F"/>
    <w:rsid w:val="002F0254"/>
    <w:rsid w:val="002F148A"/>
    <w:rsid w:val="002F26B1"/>
    <w:rsid w:val="002F7D60"/>
    <w:rsid w:val="00300735"/>
    <w:rsid w:val="00302B40"/>
    <w:rsid w:val="00303EEE"/>
    <w:rsid w:val="00311B6F"/>
    <w:rsid w:val="00326044"/>
    <w:rsid w:val="0032630C"/>
    <w:rsid w:val="00327020"/>
    <w:rsid w:val="00332C58"/>
    <w:rsid w:val="003402F9"/>
    <w:rsid w:val="003431F8"/>
    <w:rsid w:val="00345A90"/>
    <w:rsid w:val="003557F8"/>
    <w:rsid w:val="00355C2A"/>
    <w:rsid w:val="003618C5"/>
    <w:rsid w:val="003647FB"/>
    <w:rsid w:val="00371596"/>
    <w:rsid w:val="00371974"/>
    <w:rsid w:val="00374519"/>
    <w:rsid w:val="003754D4"/>
    <w:rsid w:val="00377A86"/>
    <w:rsid w:val="00385113"/>
    <w:rsid w:val="00392646"/>
    <w:rsid w:val="003937EC"/>
    <w:rsid w:val="003A5210"/>
    <w:rsid w:val="003A522E"/>
    <w:rsid w:val="003A5ED3"/>
    <w:rsid w:val="003A6FC2"/>
    <w:rsid w:val="003B0BDE"/>
    <w:rsid w:val="003B538F"/>
    <w:rsid w:val="003C344E"/>
    <w:rsid w:val="003D08F0"/>
    <w:rsid w:val="003D6D99"/>
    <w:rsid w:val="003E1894"/>
    <w:rsid w:val="003F3294"/>
    <w:rsid w:val="003F67EB"/>
    <w:rsid w:val="004062BB"/>
    <w:rsid w:val="0040715E"/>
    <w:rsid w:val="004126F8"/>
    <w:rsid w:val="00415DC8"/>
    <w:rsid w:val="0042084F"/>
    <w:rsid w:val="00425260"/>
    <w:rsid w:val="0042760B"/>
    <w:rsid w:val="00431D7D"/>
    <w:rsid w:val="004339ED"/>
    <w:rsid w:val="00456F9D"/>
    <w:rsid w:val="0046509D"/>
    <w:rsid w:val="00472ED7"/>
    <w:rsid w:val="00475FC5"/>
    <w:rsid w:val="00490730"/>
    <w:rsid w:val="004952C8"/>
    <w:rsid w:val="00496A59"/>
    <w:rsid w:val="004A02BA"/>
    <w:rsid w:val="004A7186"/>
    <w:rsid w:val="004B579B"/>
    <w:rsid w:val="004B715D"/>
    <w:rsid w:val="004C60C2"/>
    <w:rsid w:val="004D54C7"/>
    <w:rsid w:val="004D7A00"/>
    <w:rsid w:val="004E1F92"/>
    <w:rsid w:val="004F1166"/>
    <w:rsid w:val="004F4424"/>
    <w:rsid w:val="004F65CF"/>
    <w:rsid w:val="00506CC9"/>
    <w:rsid w:val="00514A37"/>
    <w:rsid w:val="005209F3"/>
    <w:rsid w:val="00520C95"/>
    <w:rsid w:val="00523370"/>
    <w:rsid w:val="00524BDA"/>
    <w:rsid w:val="0052742C"/>
    <w:rsid w:val="00547745"/>
    <w:rsid w:val="00547C31"/>
    <w:rsid w:val="00565497"/>
    <w:rsid w:val="00565512"/>
    <w:rsid w:val="00576A3A"/>
    <w:rsid w:val="00586566"/>
    <w:rsid w:val="00595886"/>
    <w:rsid w:val="00596FF9"/>
    <w:rsid w:val="005A2678"/>
    <w:rsid w:val="005A4A99"/>
    <w:rsid w:val="005B14ED"/>
    <w:rsid w:val="005C1C7A"/>
    <w:rsid w:val="005C2464"/>
    <w:rsid w:val="005C30E6"/>
    <w:rsid w:val="005C4BF5"/>
    <w:rsid w:val="005C5409"/>
    <w:rsid w:val="005C674D"/>
    <w:rsid w:val="005E0104"/>
    <w:rsid w:val="005E0BBC"/>
    <w:rsid w:val="005E1C36"/>
    <w:rsid w:val="005E6FC6"/>
    <w:rsid w:val="005F1FE3"/>
    <w:rsid w:val="005F4235"/>
    <w:rsid w:val="0060538E"/>
    <w:rsid w:val="006072DC"/>
    <w:rsid w:val="0061292F"/>
    <w:rsid w:val="006162D5"/>
    <w:rsid w:val="00617DEE"/>
    <w:rsid w:val="00623FC4"/>
    <w:rsid w:val="0062446B"/>
    <w:rsid w:val="00633B08"/>
    <w:rsid w:val="00633E85"/>
    <w:rsid w:val="00634FAE"/>
    <w:rsid w:val="00640287"/>
    <w:rsid w:val="00652B26"/>
    <w:rsid w:val="00653591"/>
    <w:rsid w:val="00655C4B"/>
    <w:rsid w:val="006578A6"/>
    <w:rsid w:val="0066262D"/>
    <w:rsid w:val="006632C8"/>
    <w:rsid w:val="00665720"/>
    <w:rsid w:val="0067187C"/>
    <w:rsid w:val="0067566B"/>
    <w:rsid w:val="00687AB2"/>
    <w:rsid w:val="006A1580"/>
    <w:rsid w:val="006B2BDD"/>
    <w:rsid w:val="006C7421"/>
    <w:rsid w:val="006E3F7A"/>
    <w:rsid w:val="006F0E44"/>
    <w:rsid w:val="006F3F6A"/>
    <w:rsid w:val="006F43AD"/>
    <w:rsid w:val="00721DE7"/>
    <w:rsid w:val="007230CC"/>
    <w:rsid w:val="00724903"/>
    <w:rsid w:val="00724B78"/>
    <w:rsid w:val="0072721F"/>
    <w:rsid w:val="00732DEE"/>
    <w:rsid w:val="00743651"/>
    <w:rsid w:val="00747495"/>
    <w:rsid w:val="00751421"/>
    <w:rsid w:val="007514FA"/>
    <w:rsid w:val="00752EF0"/>
    <w:rsid w:val="007557CA"/>
    <w:rsid w:val="00766388"/>
    <w:rsid w:val="00767492"/>
    <w:rsid w:val="007702D7"/>
    <w:rsid w:val="00771EE3"/>
    <w:rsid w:val="007734E1"/>
    <w:rsid w:val="007744C6"/>
    <w:rsid w:val="00783247"/>
    <w:rsid w:val="007868A3"/>
    <w:rsid w:val="00792820"/>
    <w:rsid w:val="00793437"/>
    <w:rsid w:val="007A1D23"/>
    <w:rsid w:val="007A31D0"/>
    <w:rsid w:val="007A5864"/>
    <w:rsid w:val="007A624A"/>
    <w:rsid w:val="007A6950"/>
    <w:rsid w:val="007B4F52"/>
    <w:rsid w:val="007B6A5D"/>
    <w:rsid w:val="007B6D9A"/>
    <w:rsid w:val="007B7B8B"/>
    <w:rsid w:val="007C1818"/>
    <w:rsid w:val="007C76D5"/>
    <w:rsid w:val="007D6705"/>
    <w:rsid w:val="007E3F1C"/>
    <w:rsid w:val="007F5CEF"/>
    <w:rsid w:val="00804AAE"/>
    <w:rsid w:val="00812B35"/>
    <w:rsid w:val="00817D97"/>
    <w:rsid w:val="0082028D"/>
    <w:rsid w:val="0082376F"/>
    <w:rsid w:val="008349B4"/>
    <w:rsid w:val="00842098"/>
    <w:rsid w:val="00843C49"/>
    <w:rsid w:val="0084467E"/>
    <w:rsid w:val="00845340"/>
    <w:rsid w:val="008460E3"/>
    <w:rsid w:val="00851BFE"/>
    <w:rsid w:val="00853E17"/>
    <w:rsid w:val="00854223"/>
    <w:rsid w:val="00855FC6"/>
    <w:rsid w:val="00864034"/>
    <w:rsid w:val="00864275"/>
    <w:rsid w:val="00870D80"/>
    <w:rsid w:val="0088195A"/>
    <w:rsid w:val="008844CE"/>
    <w:rsid w:val="008854F9"/>
    <w:rsid w:val="00886339"/>
    <w:rsid w:val="0089745A"/>
    <w:rsid w:val="008A06FD"/>
    <w:rsid w:val="008A14E6"/>
    <w:rsid w:val="008A1D8B"/>
    <w:rsid w:val="008A48E1"/>
    <w:rsid w:val="008B0966"/>
    <w:rsid w:val="008B0B0C"/>
    <w:rsid w:val="008B1CE2"/>
    <w:rsid w:val="008B5264"/>
    <w:rsid w:val="008C4238"/>
    <w:rsid w:val="008D054C"/>
    <w:rsid w:val="008D4620"/>
    <w:rsid w:val="008D4CA2"/>
    <w:rsid w:val="008E4602"/>
    <w:rsid w:val="008E647B"/>
    <w:rsid w:val="008F6E0C"/>
    <w:rsid w:val="009008F3"/>
    <w:rsid w:val="00900F9D"/>
    <w:rsid w:val="00903682"/>
    <w:rsid w:val="00903F6D"/>
    <w:rsid w:val="009135EA"/>
    <w:rsid w:val="00920D95"/>
    <w:rsid w:val="009227A5"/>
    <w:rsid w:val="00937A93"/>
    <w:rsid w:val="009445BE"/>
    <w:rsid w:val="00945A7C"/>
    <w:rsid w:val="00951CE0"/>
    <w:rsid w:val="00956D9F"/>
    <w:rsid w:val="00976AD5"/>
    <w:rsid w:val="00977A7D"/>
    <w:rsid w:val="009A3F10"/>
    <w:rsid w:val="009A6AD8"/>
    <w:rsid w:val="009A7CD3"/>
    <w:rsid w:val="009C2CE5"/>
    <w:rsid w:val="009C4792"/>
    <w:rsid w:val="009C6B4A"/>
    <w:rsid w:val="009D711E"/>
    <w:rsid w:val="009E3753"/>
    <w:rsid w:val="009E3D5D"/>
    <w:rsid w:val="009E5EB1"/>
    <w:rsid w:val="009F3725"/>
    <w:rsid w:val="00A02F02"/>
    <w:rsid w:val="00A05570"/>
    <w:rsid w:val="00A10DF5"/>
    <w:rsid w:val="00A136DE"/>
    <w:rsid w:val="00A14CB1"/>
    <w:rsid w:val="00A21499"/>
    <w:rsid w:val="00A26B9A"/>
    <w:rsid w:val="00A303DF"/>
    <w:rsid w:val="00A304C8"/>
    <w:rsid w:val="00A33C7A"/>
    <w:rsid w:val="00A34A62"/>
    <w:rsid w:val="00A3542C"/>
    <w:rsid w:val="00A35892"/>
    <w:rsid w:val="00A35FBE"/>
    <w:rsid w:val="00A479D3"/>
    <w:rsid w:val="00A50AA3"/>
    <w:rsid w:val="00A55C5F"/>
    <w:rsid w:val="00A66448"/>
    <w:rsid w:val="00A76A5F"/>
    <w:rsid w:val="00A84CA2"/>
    <w:rsid w:val="00A87D5D"/>
    <w:rsid w:val="00A91F04"/>
    <w:rsid w:val="00AA1186"/>
    <w:rsid w:val="00AB050B"/>
    <w:rsid w:val="00AB0758"/>
    <w:rsid w:val="00AB0F4A"/>
    <w:rsid w:val="00AC0A48"/>
    <w:rsid w:val="00AC0D5F"/>
    <w:rsid w:val="00AC4ED2"/>
    <w:rsid w:val="00AC7CD7"/>
    <w:rsid w:val="00AD09CD"/>
    <w:rsid w:val="00AE0854"/>
    <w:rsid w:val="00AE099F"/>
    <w:rsid w:val="00AE1432"/>
    <w:rsid w:val="00AE2B3C"/>
    <w:rsid w:val="00AE4737"/>
    <w:rsid w:val="00AE79D7"/>
    <w:rsid w:val="00AF1043"/>
    <w:rsid w:val="00AF73CD"/>
    <w:rsid w:val="00B02462"/>
    <w:rsid w:val="00B17DB3"/>
    <w:rsid w:val="00B17FCD"/>
    <w:rsid w:val="00B20EEC"/>
    <w:rsid w:val="00B25CD5"/>
    <w:rsid w:val="00B27F65"/>
    <w:rsid w:val="00B37DD2"/>
    <w:rsid w:val="00B453D9"/>
    <w:rsid w:val="00B468E5"/>
    <w:rsid w:val="00B47F1D"/>
    <w:rsid w:val="00B50391"/>
    <w:rsid w:val="00B52986"/>
    <w:rsid w:val="00B5765D"/>
    <w:rsid w:val="00B6646B"/>
    <w:rsid w:val="00B70528"/>
    <w:rsid w:val="00B72E43"/>
    <w:rsid w:val="00B7304B"/>
    <w:rsid w:val="00B75F41"/>
    <w:rsid w:val="00B807FB"/>
    <w:rsid w:val="00B8233A"/>
    <w:rsid w:val="00B85C61"/>
    <w:rsid w:val="00B90F42"/>
    <w:rsid w:val="00B91E11"/>
    <w:rsid w:val="00B943E3"/>
    <w:rsid w:val="00BA0C49"/>
    <w:rsid w:val="00BA65B6"/>
    <w:rsid w:val="00BC3B08"/>
    <w:rsid w:val="00BC4DBE"/>
    <w:rsid w:val="00BE0030"/>
    <w:rsid w:val="00BE0F01"/>
    <w:rsid w:val="00BE6E41"/>
    <w:rsid w:val="00C10461"/>
    <w:rsid w:val="00C11E77"/>
    <w:rsid w:val="00C1362A"/>
    <w:rsid w:val="00C17DC4"/>
    <w:rsid w:val="00C204D3"/>
    <w:rsid w:val="00C2374D"/>
    <w:rsid w:val="00C3578C"/>
    <w:rsid w:val="00C4165D"/>
    <w:rsid w:val="00C50A3A"/>
    <w:rsid w:val="00C52958"/>
    <w:rsid w:val="00C529A9"/>
    <w:rsid w:val="00C53112"/>
    <w:rsid w:val="00C53D2E"/>
    <w:rsid w:val="00C71250"/>
    <w:rsid w:val="00C72B5F"/>
    <w:rsid w:val="00C771DA"/>
    <w:rsid w:val="00C91B4D"/>
    <w:rsid w:val="00CB1792"/>
    <w:rsid w:val="00CB2D62"/>
    <w:rsid w:val="00CC1326"/>
    <w:rsid w:val="00CF1435"/>
    <w:rsid w:val="00D01A29"/>
    <w:rsid w:val="00D10AAF"/>
    <w:rsid w:val="00D2120C"/>
    <w:rsid w:val="00D31968"/>
    <w:rsid w:val="00D37980"/>
    <w:rsid w:val="00D50A64"/>
    <w:rsid w:val="00D51B08"/>
    <w:rsid w:val="00D56C56"/>
    <w:rsid w:val="00D62078"/>
    <w:rsid w:val="00D70CE8"/>
    <w:rsid w:val="00D80C78"/>
    <w:rsid w:val="00D80F34"/>
    <w:rsid w:val="00DB12FC"/>
    <w:rsid w:val="00DC316E"/>
    <w:rsid w:val="00DC6075"/>
    <w:rsid w:val="00DC7D72"/>
    <w:rsid w:val="00DD55E6"/>
    <w:rsid w:val="00DD59EF"/>
    <w:rsid w:val="00DF0899"/>
    <w:rsid w:val="00DF41C9"/>
    <w:rsid w:val="00DF664E"/>
    <w:rsid w:val="00DF7A75"/>
    <w:rsid w:val="00E02D66"/>
    <w:rsid w:val="00E04B8E"/>
    <w:rsid w:val="00E169A5"/>
    <w:rsid w:val="00E21250"/>
    <w:rsid w:val="00E22A8C"/>
    <w:rsid w:val="00E26351"/>
    <w:rsid w:val="00E33AB4"/>
    <w:rsid w:val="00E35138"/>
    <w:rsid w:val="00E37097"/>
    <w:rsid w:val="00E37C62"/>
    <w:rsid w:val="00E44554"/>
    <w:rsid w:val="00E449EC"/>
    <w:rsid w:val="00E4585D"/>
    <w:rsid w:val="00E4735F"/>
    <w:rsid w:val="00E54092"/>
    <w:rsid w:val="00E67104"/>
    <w:rsid w:val="00E70D4A"/>
    <w:rsid w:val="00E870CC"/>
    <w:rsid w:val="00E9363B"/>
    <w:rsid w:val="00E93CB7"/>
    <w:rsid w:val="00E97B44"/>
    <w:rsid w:val="00EB4816"/>
    <w:rsid w:val="00EB6955"/>
    <w:rsid w:val="00EB6B2E"/>
    <w:rsid w:val="00ED3594"/>
    <w:rsid w:val="00ED5858"/>
    <w:rsid w:val="00ED5C85"/>
    <w:rsid w:val="00ED7801"/>
    <w:rsid w:val="00EE2C12"/>
    <w:rsid w:val="00EE3041"/>
    <w:rsid w:val="00EE5A0E"/>
    <w:rsid w:val="00EF1C5A"/>
    <w:rsid w:val="00F044A0"/>
    <w:rsid w:val="00F06CC7"/>
    <w:rsid w:val="00F1709E"/>
    <w:rsid w:val="00F17C89"/>
    <w:rsid w:val="00F23519"/>
    <w:rsid w:val="00F27F7C"/>
    <w:rsid w:val="00F30500"/>
    <w:rsid w:val="00F3079F"/>
    <w:rsid w:val="00F3211A"/>
    <w:rsid w:val="00F419CB"/>
    <w:rsid w:val="00F467D9"/>
    <w:rsid w:val="00F5118F"/>
    <w:rsid w:val="00F53087"/>
    <w:rsid w:val="00F53284"/>
    <w:rsid w:val="00F53612"/>
    <w:rsid w:val="00F67225"/>
    <w:rsid w:val="00F7008C"/>
    <w:rsid w:val="00F732C2"/>
    <w:rsid w:val="00F7415A"/>
    <w:rsid w:val="00F85C55"/>
    <w:rsid w:val="00F908C3"/>
    <w:rsid w:val="00F97B28"/>
    <w:rsid w:val="00FA1B84"/>
    <w:rsid w:val="00FA6D11"/>
    <w:rsid w:val="00FA6EFD"/>
    <w:rsid w:val="00FB0B15"/>
    <w:rsid w:val="00FB53A5"/>
    <w:rsid w:val="00FB6645"/>
    <w:rsid w:val="00FB6E3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D3ED0-1C78-4E5D-BE9E-7C3B2E6A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73</Words>
  <Characters>551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SZN1901R010</vt:lpstr>
    </vt:vector>
  </TitlesOfParts>
  <Manager/>
  <Company>van Zanten Raadgevende ingenieurs bv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SZN1901R010</dc:title>
  <dc:subject>SZN1901</dc:subject>
  <dc:creator>CM Noteboom</dc:creator>
  <cp:keywords/>
  <dc:description>R010</dc:description>
  <cp:lastModifiedBy>Mark Thijs</cp:lastModifiedBy>
  <cp:revision>3</cp:revision>
  <cp:lastPrinted>2021-09-06T14:29:00Z</cp:lastPrinted>
  <dcterms:created xsi:type="dcterms:W3CDTF">2021-09-06T14:29:00Z</dcterms:created>
  <dcterms:modified xsi:type="dcterms:W3CDTF">2021-09-06T14:30:00Z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6-9-2021</vt:lpwstr>
  </property>
  <property fmtid="{D5CDD505-2E9C-101B-9397-08002B2CF9AE}" pid="4" name="ZRI ConceptText">
    <vt:lpwstr/>
  </property>
</Properties>
</file>